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BA39402" w14:textId="77777777" w:rsidTr="00A54692">
        <w:tc>
          <w:tcPr>
            <w:tcW w:w="9062" w:type="dxa"/>
          </w:tcPr>
          <w:p w14:paraId="70071AFF" w14:textId="77777777" w:rsidR="0002103C" w:rsidRPr="0098366D" w:rsidRDefault="005F0619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F061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dénonciation employeur à l'inspection du travail en cas de non-paiement d’heures supplémentaires</w:t>
            </w:r>
          </w:p>
        </w:tc>
      </w:tr>
    </w:tbl>
    <w:p w14:paraId="2D71F5CE" w14:textId="77777777" w:rsidR="005F0619" w:rsidRDefault="005F0619" w:rsidP="005F0619">
      <w:pPr>
        <w:spacing w:after="0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7EFBAF4" w14:textId="77777777" w:rsidR="00A54692" w:rsidRDefault="00A54692" w:rsidP="005F0619">
      <w:pPr>
        <w:spacing w:after="0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2E3D153" w14:textId="77777777" w:rsidR="005F0619" w:rsidRPr="00060838" w:rsidRDefault="005F0619" w:rsidP="005F0619">
      <w:pPr>
        <w:spacing w:after="0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Votre N° de téléphone</w:t>
      </w:r>
    </w:p>
    <w:p w14:paraId="48E216D9" w14:textId="77777777" w:rsidR="00A54692" w:rsidRPr="00060838" w:rsidRDefault="005F0619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Adresse de l’Inspection du travail</w:t>
      </w:r>
      <w:r w:rsidR="00A54692"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493576E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438DCD36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 xml:space="preserve">Dénonciation de mon employeur pour </w:t>
      </w:r>
      <w:proofErr w:type="spellStart"/>
      <w:r w:rsidRPr="005F0619">
        <w:rPr>
          <w:rFonts w:ascii="Arial" w:eastAsia="Times New Roman" w:hAnsi="Arial" w:cs="Arial"/>
          <w:bCs/>
          <w:lang w:eastAsia="fr-FR"/>
        </w:rPr>
        <w:t>non paiement</w:t>
      </w:r>
      <w:proofErr w:type="spellEnd"/>
      <w:r w:rsidRPr="005F0619">
        <w:rPr>
          <w:rFonts w:ascii="Arial" w:eastAsia="Times New Roman" w:hAnsi="Arial" w:cs="Arial"/>
          <w:bCs/>
          <w:lang w:eastAsia="fr-FR"/>
        </w:rPr>
        <w:t xml:space="preserve"> d’heures supplémentaires</w:t>
      </w:r>
    </w:p>
    <w:p w14:paraId="32065793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Lieu, Date,</w:t>
      </w:r>
    </w:p>
    <w:p w14:paraId="385A7CC4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Madame, Monsieur,</w:t>
      </w:r>
    </w:p>
    <w:p w14:paraId="0271474B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Je suis salarié de l’entreprise &lt; nom de l’entreprise &gt; située &lt; adresse de l’entreprise &gt; depuis le &lt; date &gt;.</w:t>
      </w:r>
    </w:p>
    <w:p w14:paraId="4EC8C4CA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Malgré mes réclamations, mon employeur ne m’a toujours pas payé les heures supplémentaires que j’ai effectuées au mois de &lt; mois &gt;.</w:t>
      </w:r>
    </w:p>
    <w:p w14:paraId="07324A3D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Vous trouverez d’ailleurs ci-jointes les copies des courriers que j’ai déjà envoyé à mon employeur. Vous trouverez également ci-jointe la copie de mon bulletin de paie du mois de &lt; mois &gt;.</w:t>
      </w:r>
    </w:p>
    <w:p w14:paraId="2F56A9E7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 xml:space="preserve">En effet, au mois de &lt; mois &gt;, j’ai effectué &lt; nombre &gt; heures supplémentaires pendant lesquelles j’étais présent à mon poste de travail &lt; à la demande de M …….. </w:t>
      </w:r>
      <w:r w:rsidRPr="005F0619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F0619">
        <w:rPr>
          <w:rFonts w:ascii="Arial" w:eastAsia="Times New Roman" w:hAnsi="Arial" w:cs="Arial"/>
          <w:bCs/>
          <w:lang w:eastAsia="fr-FR"/>
        </w:rPr>
        <w:t xml:space="preserve"> en présence de M………  </w:t>
      </w:r>
      <w:r w:rsidRPr="005F0619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5F0619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5F0619">
        <w:rPr>
          <w:rFonts w:ascii="Arial" w:eastAsia="Times New Roman" w:hAnsi="Arial" w:cs="Arial"/>
          <w:bCs/>
          <w:lang w:eastAsia="fr-FR"/>
        </w:rPr>
        <w:t>afin de mener à bien la mission qui m’avais été confiée. &gt;</w:t>
      </w:r>
    </w:p>
    <w:p w14:paraId="2AC0CF0C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Je me permets donc de vous écrire afin que vous entrepreniez toutes les diligences nécessaires afin de faire cesser cette situation illégale.</w:t>
      </w:r>
    </w:p>
    <w:p w14:paraId="41D3C7D1" w14:textId="77777777" w:rsidR="005F0619" w:rsidRPr="005F0619" w:rsidRDefault="005F0619" w:rsidP="005F061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F0619">
        <w:rPr>
          <w:rFonts w:ascii="Arial" w:eastAsia="Times New Roman" w:hAnsi="Arial" w:cs="Arial"/>
          <w:bCs/>
          <w:lang w:eastAsia="fr-FR"/>
        </w:rPr>
        <w:t>Je souhaiterais également connaître les démarches que je pourrais mettre en œuvre afin de faire respecter mes droits au cas où mon employeur persistait à ne pas me payer mes heures supplémentaires.</w:t>
      </w:r>
    </w:p>
    <w:p w14:paraId="74A56933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8C1C649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4412" w14:textId="77777777" w:rsidR="009E2DBA" w:rsidRDefault="009E2DBA" w:rsidP="002C45CC">
      <w:pPr>
        <w:spacing w:after="0" w:line="240" w:lineRule="auto"/>
      </w:pPr>
      <w:r>
        <w:separator/>
      </w:r>
    </w:p>
  </w:endnote>
  <w:endnote w:type="continuationSeparator" w:id="0">
    <w:p w14:paraId="47838418" w14:textId="77777777" w:rsidR="009E2DBA" w:rsidRDefault="009E2DBA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C344" w14:textId="77777777" w:rsidR="009E2DBA" w:rsidRDefault="009E2DBA" w:rsidP="002C45CC">
      <w:pPr>
        <w:spacing w:after="0" w:line="240" w:lineRule="auto"/>
      </w:pPr>
      <w:r>
        <w:separator/>
      </w:r>
    </w:p>
  </w:footnote>
  <w:footnote w:type="continuationSeparator" w:id="0">
    <w:p w14:paraId="5F17196D" w14:textId="77777777" w:rsidR="009E2DBA" w:rsidRDefault="009E2DBA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603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0911D7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619"/>
    <w:rsid w:val="00000470"/>
    <w:rsid w:val="0000435F"/>
    <w:rsid w:val="0000541B"/>
    <w:rsid w:val="0002103C"/>
    <w:rsid w:val="00035116"/>
    <w:rsid w:val="000A60D3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5F0619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2DBA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08CFD"/>
  <w15:docId w15:val="{AD83C99A-78E9-4988-A829-78842069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95C1D-6E2D-4CF4-AF53-5ED521B1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5</TotalTime>
  <Pages>1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2016-02-10T16:24:00Z</dcterms:created>
  <dcterms:modified xsi:type="dcterms:W3CDTF">2026-05-13T10:05:00Z</dcterms:modified>
</cp:coreProperties>
</file>